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95"/>
        <w:gridCol w:w="4325"/>
        <w:gridCol w:w="2857"/>
      </w:tblGrid>
      <w:tr w:rsidR="00D15E9F" w:rsidRPr="0022154A">
        <w:trPr>
          <w:trHeight w:val="616"/>
        </w:trPr>
        <w:tc>
          <w:tcPr>
            <w:tcW w:w="10277" w:type="dxa"/>
            <w:gridSpan w:val="3"/>
            <w:shd w:val="clear" w:color="auto" w:fill="D9D9D9"/>
            <w:vAlign w:val="center"/>
          </w:tcPr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bookmarkStart w:id="0" w:name="_GoBack"/>
            <w:bookmarkEnd w:id="0"/>
          </w:p>
          <w:p w:rsidR="00D15E9F" w:rsidRPr="0022154A" w:rsidRDefault="00D15E9F" w:rsidP="0022154A">
            <w:pPr>
              <w:spacing w:after="0" w:line="240" w:lineRule="auto"/>
              <w:jc w:val="center"/>
            </w:pPr>
            <w:r w:rsidRPr="0022154A">
              <w:t>ТЕХНИЧЕСКА СПЕЦИФИКАЦИЯ НА ФИЛМОВ ПРОЕКТ</w:t>
            </w:r>
          </w:p>
        </w:tc>
      </w:tr>
      <w:tr w:rsidR="00D15E9F" w:rsidRPr="0022154A">
        <w:trPr>
          <w:trHeight w:val="510"/>
        </w:trPr>
        <w:tc>
          <w:tcPr>
            <w:tcW w:w="7420" w:type="dxa"/>
            <w:gridSpan w:val="2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</w:p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>Филм:</w:t>
            </w:r>
            <w:r w:rsidRPr="0022154A">
              <w:t xml:space="preserve">                         </w:t>
            </w:r>
          </w:p>
        </w:tc>
        <w:tc>
          <w:tcPr>
            <w:tcW w:w="2857" w:type="dxa"/>
          </w:tcPr>
          <w:p w:rsidR="00D15E9F" w:rsidRPr="0022154A" w:rsidRDefault="00D15E9F" w:rsidP="0022154A">
            <w:pPr>
              <w:spacing w:after="0" w:line="240" w:lineRule="auto"/>
              <w:ind w:left="-18"/>
              <w:rPr>
                <w:lang w:val="bg-BG"/>
              </w:rPr>
            </w:pPr>
            <w:r w:rsidRPr="0022154A">
              <w:rPr>
                <w:lang w:val="bg-BG"/>
              </w:rPr>
              <w:t>Времетраене:</w:t>
            </w:r>
          </w:p>
        </w:tc>
      </w:tr>
      <w:tr w:rsidR="00D15E9F" w:rsidRPr="0022154A">
        <w:trPr>
          <w:trHeight w:val="605"/>
        </w:trPr>
        <w:tc>
          <w:tcPr>
            <w:tcW w:w="7420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</w:p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Продуцент:</w:t>
            </w:r>
          </w:p>
        </w:tc>
        <w:tc>
          <w:tcPr>
            <w:tcW w:w="2857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Договор:</w:t>
            </w:r>
          </w:p>
        </w:tc>
      </w:tr>
      <w:tr w:rsidR="00D15E9F" w:rsidRPr="0022154A">
        <w:trPr>
          <w:trHeight w:val="384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t>Вид:</w:t>
            </w:r>
            <w:r w:rsidRPr="0022154A">
              <w:rPr>
                <w:lang w:val="bg-BG"/>
              </w:rPr>
              <w:t xml:space="preserve">  </w:t>
            </w:r>
            <w:r w:rsidRPr="0022154A">
              <w:rPr>
                <w:snapToGrid w:val="0"/>
                <w:shd w:val="clear" w:color="auto" w:fill="FFFFFF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shd w:val="clear" w:color="auto" w:fill="FFFFFF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shd w:val="clear" w:color="auto" w:fill="FFFFFF"/>
                <w:lang w:val="bg-BG"/>
              </w:rPr>
            </w:r>
            <w:r w:rsidRPr="0022154A">
              <w:rPr>
                <w:snapToGrid w:val="0"/>
                <w:shd w:val="clear" w:color="auto" w:fill="FFFFFF"/>
                <w:lang w:val="bg-BG"/>
              </w:rPr>
              <w:fldChar w:fldCharType="end"/>
            </w:r>
            <w:r w:rsidRPr="0022154A">
              <w:rPr>
                <w:snapToGrid w:val="0"/>
                <w:shd w:val="clear" w:color="auto" w:fill="FFFFFF"/>
                <w:lang w:val="bg-BG"/>
              </w:rPr>
              <w:t xml:space="preserve"> </w:t>
            </w:r>
            <w:r w:rsidRPr="0022154A">
              <w:rPr>
                <w:snapToGrid w:val="0"/>
                <w:lang w:val="bg-BG"/>
              </w:rPr>
              <w:t xml:space="preserve">игрален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  <w:lang w:val="bg-BG"/>
              </w:rPr>
              <w:t xml:space="preserve"> документален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  <w:lang w:val="bg-BG"/>
              </w:rPr>
              <w:t xml:space="preserve"> анимационен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  <w:lang w:val="bg-BG"/>
              </w:rPr>
              <w:t xml:space="preserve">  </w:t>
            </w:r>
          </w:p>
        </w:tc>
      </w:tr>
      <w:tr w:rsidR="00D15E9F" w:rsidRPr="0022154A">
        <w:trPr>
          <w:trHeight w:val="521"/>
        </w:trPr>
        <w:tc>
          <w:tcPr>
            <w:tcW w:w="10277" w:type="dxa"/>
            <w:gridSpan w:val="3"/>
            <w:shd w:val="clear" w:color="auto" w:fill="D9D9D9"/>
          </w:tcPr>
          <w:p w:rsidR="00D15E9F" w:rsidRPr="0022154A" w:rsidRDefault="00D15E9F" w:rsidP="0022154A">
            <w:pPr>
              <w:spacing w:after="0" w:line="240" w:lineRule="auto"/>
            </w:pPr>
          </w:p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r w:rsidRPr="0022154A">
              <w:rPr>
                <w:lang w:val="bg-BG"/>
              </w:rPr>
              <w:t>ФОРМАТ НА ОРИГИНАЛНИТЕ МАТЕРИАЛИ</w:t>
            </w:r>
          </w:p>
        </w:tc>
      </w:tr>
      <w:tr w:rsidR="00D15E9F" w:rsidRPr="0022154A">
        <w:trPr>
          <w:trHeight w:val="630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t xml:space="preserve">Снимачна техника /формат  на </w:t>
            </w:r>
            <w:r w:rsidRPr="0022154A">
              <w:rPr>
                <w:lang w:val="bg-BG"/>
              </w:rPr>
              <w:t>видео файла:</w:t>
            </w:r>
          </w:p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Компютърна графика /формат на видео файла:</w:t>
            </w:r>
          </w:p>
        </w:tc>
      </w:tr>
      <w:tr w:rsidR="00D15E9F" w:rsidRPr="0022154A">
        <w:trPr>
          <w:trHeight w:val="630"/>
        </w:trPr>
        <w:tc>
          <w:tcPr>
            <w:tcW w:w="10277" w:type="dxa"/>
            <w:gridSpan w:val="3"/>
            <w:shd w:val="clear" w:color="auto" w:fill="D9D9D9"/>
          </w:tcPr>
          <w:p w:rsidR="00D15E9F" w:rsidRPr="0022154A" w:rsidRDefault="00D15E9F" w:rsidP="0022154A">
            <w:pPr>
              <w:spacing w:after="0" w:line="240" w:lineRule="auto"/>
            </w:pPr>
          </w:p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r w:rsidRPr="0022154A">
              <w:rPr>
                <w:lang w:val="bg-BG"/>
              </w:rPr>
              <w:t xml:space="preserve">ФОРМАТ НА ИЗПОЛЗВАНИТЕ АРХИВНИ МАТЕРИАЛИ </w:t>
            </w:r>
          </w:p>
        </w:tc>
      </w:tr>
      <w:tr w:rsidR="00D15E9F" w:rsidRPr="0022154A">
        <w:trPr>
          <w:trHeight w:val="630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 w:line="240" w:lineRule="auto"/>
            </w:pPr>
          </w:p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Лентов носител:                                                                                 Файлов формат:</w:t>
            </w:r>
          </w:p>
        </w:tc>
      </w:tr>
      <w:tr w:rsidR="00D15E9F" w:rsidRPr="0022154A">
        <w:trPr>
          <w:trHeight w:val="630"/>
        </w:trPr>
        <w:tc>
          <w:tcPr>
            <w:tcW w:w="10277" w:type="dxa"/>
            <w:gridSpan w:val="3"/>
            <w:shd w:val="clear" w:color="auto" w:fill="D9D9D9"/>
          </w:tcPr>
          <w:p w:rsidR="00D15E9F" w:rsidRPr="0022154A" w:rsidRDefault="00D15E9F" w:rsidP="0022154A">
            <w:pPr>
              <w:spacing w:after="0" w:line="240" w:lineRule="auto"/>
              <w:jc w:val="center"/>
            </w:pPr>
          </w:p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r w:rsidRPr="0022154A">
              <w:rPr>
                <w:lang w:val="bg-BG"/>
              </w:rPr>
              <w:t>КОПИЕ ПО ДОГОВОР С НФЦ</w:t>
            </w:r>
          </w:p>
        </w:tc>
      </w:tr>
      <w:tr w:rsidR="00D15E9F" w:rsidRPr="0022154A">
        <w:trPr>
          <w:trHeight w:val="321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 xml:space="preserve">Формат за разпространение :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  <w:lang w:val="bg-BG"/>
              </w:rPr>
              <w:t xml:space="preserve"> </w:t>
            </w:r>
            <w:r w:rsidRPr="0022154A">
              <w:rPr>
                <w:snapToGrid w:val="0"/>
              </w:rPr>
              <w:t xml:space="preserve">DCP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BD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   </w:t>
            </w:r>
          </w:p>
        </w:tc>
      </w:tr>
      <w:tr w:rsidR="00D15E9F" w:rsidRPr="0022154A">
        <w:trPr>
          <w:trHeight w:val="630"/>
        </w:trPr>
        <w:tc>
          <w:tcPr>
            <w:tcW w:w="10277" w:type="dxa"/>
            <w:gridSpan w:val="3"/>
            <w:shd w:val="clear" w:color="auto" w:fill="D9D9D9"/>
          </w:tcPr>
          <w:p w:rsidR="00D15E9F" w:rsidRPr="0022154A" w:rsidRDefault="00D15E9F" w:rsidP="0022154A">
            <w:pPr>
              <w:spacing w:after="0" w:line="240" w:lineRule="auto"/>
            </w:pPr>
          </w:p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НОСИТЕЛ ЗА СЪХРАНЕНИЕ ОТ НАЦИОНАЛНИЯ ФИЛМОВ ЦЕНТЪР</w:t>
            </w:r>
          </w:p>
        </w:tc>
      </w:tr>
      <w:tr w:rsidR="00D15E9F" w:rsidRPr="0022154A">
        <w:trPr>
          <w:trHeight w:val="784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/>
              <w:rPr>
                <w:snapToGrid w:val="0"/>
              </w:rPr>
            </w:pPr>
            <w:r w:rsidRPr="0022154A">
              <w:rPr>
                <w:lang w:val="bg-BG"/>
              </w:rPr>
              <w:t>Вид:</w:t>
            </w:r>
            <w:r w:rsidRPr="0022154A">
              <w:t xml:space="preserve">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HDD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Flash drive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BD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  <w:p w:rsidR="00D15E9F" w:rsidRPr="0022154A" w:rsidRDefault="00D15E9F" w:rsidP="0022154A">
            <w:pPr>
              <w:spacing w:after="0"/>
            </w:pPr>
            <w:r w:rsidRPr="0022154A">
              <w:rPr>
                <w:lang w:val="bg-BG"/>
              </w:rPr>
              <w:t>Файлова система:</w:t>
            </w:r>
            <w:r w:rsidRPr="0022154A">
              <w:t xml:space="preserve">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Ext3   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UDF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</w:p>
        </w:tc>
      </w:tr>
      <w:tr w:rsidR="00D15E9F" w:rsidRPr="0022154A">
        <w:trPr>
          <w:trHeight w:val="289"/>
        </w:trPr>
        <w:tc>
          <w:tcPr>
            <w:tcW w:w="10277" w:type="dxa"/>
            <w:gridSpan w:val="3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Производител:                                                                   Гаранционна карта (№ и срок):</w:t>
            </w:r>
          </w:p>
        </w:tc>
      </w:tr>
      <w:tr w:rsidR="00D15E9F" w:rsidRPr="0022154A">
        <w:trPr>
          <w:trHeight w:val="489"/>
        </w:trPr>
        <w:tc>
          <w:tcPr>
            <w:tcW w:w="10277" w:type="dxa"/>
            <w:gridSpan w:val="3"/>
            <w:shd w:val="clear" w:color="auto" w:fill="D9D9D9"/>
            <w:noWrap/>
            <w:vAlign w:val="center"/>
          </w:tcPr>
          <w:p w:rsidR="00D15E9F" w:rsidRPr="0022154A" w:rsidRDefault="00D15E9F" w:rsidP="0022154A">
            <w:pPr>
              <w:spacing w:after="0" w:line="240" w:lineRule="auto"/>
              <w:jc w:val="center"/>
              <w:rPr>
                <w:lang w:val="bg-BG"/>
              </w:rPr>
            </w:pPr>
            <w:r w:rsidRPr="0022154A">
              <w:rPr>
                <w:lang w:val="bg-BG"/>
              </w:rPr>
              <w:t>ОСНОВНИ ТЕХНИЧЕСКИ ПАРАМЕТРИ НА КОПИЕТО</w:t>
            </w: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Кодиране на видео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JPEG 2000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MPEG-2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Резолюция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1920x1080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2K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4K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Съотношение на кадъра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Scope 2.39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Flat 1.85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16:9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 xml:space="preserve">Кадрова честота, </w:t>
            </w:r>
            <w:r w:rsidRPr="0022154A">
              <w:t>fps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48p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24p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50p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25p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>Цветово пространство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XYZ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YUV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RGB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Компонентно семплиране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4:4:4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4:2:2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4:2:0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 xml:space="preserve">Разделност, </w:t>
            </w:r>
            <w:r w:rsidRPr="0022154A">
              <w:t xml:space="preserve">bit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12  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10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8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Кодиране на звука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  <w:r w:rsidRPr="0022154A">
              <w:t xml:space="preserve">PCM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Dolby Digital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DIS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  <w:rPr>
                <w:lang w:val="bg-BG"/>
              </w:rPr>
            </w:pPr>
            <w:r w:rsidRPr="0022154A">
              <w:rPr>
                <w:lang w:val="bg-BG"/>
              </w:rPr>
              <w:t xml:space="preserve">Брой звукови канали 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Stereo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3.1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5.1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7.1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</w:t>
            </w:r>
          </w:p>
        </w:tc>
      </w:tr>
      <w:tr w:rsidR="00D15E9F" w:rsidRPr="0022154A">
        <w:trPr>
          <w:trHeight w:val="310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 xml:space="preserve">Семплираща честота, </w:t>
            </w:r>
            <w:r w:rsidRPr="0022154A">
              <w:t>kHz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96  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48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lang w:val="bg-BG"/>
              </w:rPr>
              <w:t xml:space="preserve">Разредност, </w:t>
            </w:r>
            <w:r w:rsidRPr="0022154A">
              <w:t>bit</w:t>
            </w: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24                     </w:t>
            </w:r>
            <w:r w:rsidRPr="0022154A">
              <w:rPr>
                <w:snapToGrid w:val="0"/>
                <w:lang w:val="bg-BG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2154A">
              <w:rPr>
                <w:snapToGrid w:val="0"/>
                <w:lang w:val="bg-BG"/>
              </w:rPr>
              <w:instrText xml:space="preserve"> FORMCHECKBOX </w:instrText>
            </w:r>
            <w:r w:rsidRPr="0022154A">
              <w:rPr>
                <w:snapToGrid w:val="0"/>
                <w:lang w:val="bg-BG"/>
              </w:rPr>
            </w:r>
            <w:r w:rsidRPr="0022154A">
              <w:rPr>
                <w:snapToGrid w:val="0"/>
                <w:lang w:val="bg-BG"/>
              </w:rPr>
              <w:fldChar w:fldCharType="end"/>
            </w:r>
            <w:r w:rsidRPr="0022154A">
              <w:rPr>
                <w:snapToGrid w:val="0"/>
              </w:rPr>
              <w:t xml:space="preserve"> 16 </w:t>
            </w:r>
          </w:p>
        </w:tc>
      </w:tr>
      <w:tr w:rsidR="00D15E9F" w:rsidRPr="0022154A">
        <w:trPr>
          <w:trHeight w:val="321"/>
        </w:trPr>
        <w:tc>
          <w:tcPr>
            <w:tcW w:w="3095" w:type="dxa"/>
          </w:tcPr>
          <w:p w:rsidR="00D15E9F" w:rsidRPr="0022154A" w:rsidRDefault="00D15E9F" w:rsidP="0022154A">
            <w:pPr>
              <w:spacing w:after="0" w:line="240" w:lineRule="auto"/>
            </w:pPr>
          </w:p>
        </w:tc>
        <w:tc>
          <w:tcPr>
            <w:tcW w:w="7182" w:type="dxa"/>
            <w:gridSpan w:val="2"/>
          </w:tcPr>
          <w:p w:rsidR="00D15E9F" w:rsidRPr="0022154A" w:rsidRDefault="00D15E9F" w:rsidP="0022154A">
            <w:pPr>
              <w:spacing w:after="0" w:line="240" w:lineRule="auto"/>
            </w:pPr>
          </w:p>
        </w:tc>
      </w:tr>
    </w:tbl>
    <w:p w:rsidR="00D15E9F" w:rsidRPr="00FB367A" w:rsidRDefault="00D15E9F" w:rsidP="001610A9">
      <w:pPr>
        <w:rPr>
          <w:b/>
          <w:sz w:val="20"/>
          <w:szCs w:val="20"/>
        </w:rPr>
      </w:pPr>
      <w:r>
        <w:rPr>
          <w:sz w:val="20"/>
          <w:szCs w:val="20"/>
          <w:lang w:val="bg-BG"/>
        </w:rPr>
        <w:t xml:space="preserve">                                                                         </w:t>
      </w:r>
      <w:r w:rsidRPr="001610A9">
        <w:rPr>
          <w:sz w:val="20"/>
          <w:szCs w:val="20"/>
          <w:lang w:val="bg-BG"/>
        </w:rPr>
        <w:t>Отбелязвайте и пишете в черните полета.</w:t>
      </w:r>
      <w:r>
        <w:rPr>
          <w:sz w:val="20"/>
          <w:szCs w:val="20"/>
          <w:lang w:val="bg-BG"/>
        </w:rPr>
        <w:br/>
      </w:r>
      <w:r>
        <w:rPr>
          <w:sz w:val="20"/>
          <w:szCs w:val="20"/>
          <w:lang w:val="bg-BG"/>
        </w:rPr>
        <w:br/>
      </w:r>
    </w:p>
    <w:p w:rsidR="00D15E9F" w:rsidRPr="001610A9" w:rsidRDefault="00D15E9F" w:rsidP="001610A9">
      <w:pPr>
        <w:rPr>
          <w:b/>
          <w:sz w:val="20"/>
          <w:szCs w:val="20"/>
          <w:lang w:val="bg-BG"/>
        </w:rPr>
      </w:pPr>
      <w:r w:rsidRPr="001610A9">
        <w:rPr>
          <w:b/>
          <w:sz w:val="20"/>
          <w:szCs w:val="20"/>
          <w:lang w:val="bg-BG"/>
        </w:rPr>
        <w:t xml:space="preserve">Дата………………………………..                                        </w:t>
      </w:r>
      <w:r>
        <w:rPr>
          <w:b/>
          <w:sz w:val="20"/>
          <w:szCs w:val="20"/>
          <w:lang w:val="bg-BG"/>
        </w:rPr>
        <w:t xml:space="preserve">                              </w:t>
      </w:r>
      <w:r w:rsidRPr="001610A9">
        <w:rPr>
          <w:b/>
          <w:sz w:val="20"/>
          <w:szCs w:val="20"/>
          <w:lang w:val="bg-BG"/>
        </w:rPr>
        <w:t xml:space="preserve">           Продуцент………………………………</w:t>
      </w:r>
    </w:p>
    <w:sectPr w:rsidR="00D15E9F" w:rsidRPr="001610A9" w:rsidSect="000F196E">
      <w:headerReference w:type="default" r:id="rId6"/>
      <w:pgSz w:w="12240" w:h="15840"/>
      <w:pgMar w:top="992" w:right="1418" w:bottom="720" w:left="1418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5E9F" w:rsidRDefault="00D15E9F" w:rsidP="00ED6340">
      <w:pPr>
        <w:spacing w:after="0" w:line="240" w:lineRule="auto"/>
      </w:pPr>
      <w:r>
        <w:separator/>
      </w:r>
    </w:p>
  </w:endnote>
  <w:endnote w:type="continuationSeparator" w:id="0">
    <w:p w:rsidR="00D15E9F" w:rsidRDefault="00D15E9F" w:rsidP="00ED63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5E9F" w:rsidRDefault="00D15E9F" w:rsidP="00ED6340">
      <w:pPr>
        <w:spacing w:after="0" w:line="240" w:lineRule="auto"/>
      </w:pPr>
      <w:r>
        <w:separator/>
      </w:r>
    </w:p>
  </w:footnote>
  <w:footnote w:type="continuationSeparator" w:id="0">
    <w:p w:rsidR="00D15E9F" w:rsidRDefault="00D15E9F" w:rsidP="00ED63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5E9F" w:rsidRPr="00791CBB" w:rsidRDefault="00D15E9F" w:rsidP="00791CBB">
    <w:pPr>
      <w:pStyle w:val="Header"/>
      <w:jc w:val="right"/>
      <w:rPr>
        <w:b/>
        <w:i/>
        <w:lang w:val="bg-BG"/>
      </w:rPr>
    </w:pPr>
    <w:r w:rsidRPr="00791CBB">
      <w:rPr>
        <w:b/>
        <w:lang w:val="bg-BG"/>
      </w:rPr>
      <w:t>Приложение №</w:t>
    </w:r>
    <w:r>
      <w:rPr>
        <w:b/>
        <w:lang w:val="bg-BG"/>
      </w:rPr>
      <w:t xml:space="preserve"> 1</w:t>
    </w:r>
    <w:r w:rsidRPr="00791CBB">
      <w:rPr>
        <w:b/>
        <w:lang w:val="bg-BG"/>
      </w:rPr>
      <w:t xml:space="preserve"> към чл.</w:t>
    </w:r>
    <w:r>
      <w:rPr>
        <w:b/>
        <w:lang w:val="bg-BG"/>
      </w:rPr>
      <w:t xml:space="preserve"> 29</w:t>
    </w:r>
    <w:r w:rsidRPr="00791CBB">
      <w:rPr>
        <w:b/>
        <w:lang w:val="bg-BG"/>
      </w:rPr>
      <w:t>, ал.</w:t>
    </w:r>
    <w:r>
      <w:rPr>
        <w:b/>
        <w:lang w:val="bg-BG"/>
      </w:rPr>
      <w:t xml:space="preserve"> </w:t>
    </w:r>
    <w:r w:rsidRPr="00791CBB">
      <w:rPr>
        <w:b/>
        <w:lang w:val="bg-BG"/>
      </w:rPr>
      <w:t>2</w:t>
    </w:r>
    <w:r>
      <w:rPr>
        <w:b/>
        <w:lang w:val="bg-BG"/>
      </w:rPr>
      <w:t>, т. 2</w:t>
    </w:r>
    <w:r w:rsidRPr="00791CBB">
      <w:rPr>
        <w:b/>
        <w:i/>
        <w:lang w:val="bg-BG"/>
      </w:rPr>
      <w:t xml:space="preserve">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465D"/>
    <w:rsid w:val="000445DE"/>
    <w:rsid w:val="000C4920"/>
    <w:rsid w:val="000D152A"/>
    <w:rsid w:val="000F196E"/>
    <w:rsid w:val="001610A9"/>
    <w:rsid w:val="00165826"/>
    <w:rsid w:val="001D6E6C"/>
    <w:rsid w:val="0022154A"/>
    <w:rsid w:val="00287F3F"/>
    <w:rsid w:val="00293311"/>
    <w:rsid w:val="002D5407"/>
    <w:rsid w:val="002E3C5D"/>
    <w:rsid w:val="00376C04"/>
    <w:rsid w:val="00420EBA"/>
    <w:rsid w:val="00440B33"/>
    <w:rsid w:val="004C1597"/>
    <w:rsid w:val="006D54F4"/>
    <w:rsid w:val="00791CBB"/>
    <w:rsid w:val="007A4261"/>
    <w:rsid w:val="009F0BD4"/>
    <w:rsid w:val="00A64E1D"/>
    <w:rsid w:val="00A873AA"/>
    <w:rsid w:val="00AC3770"/>
    <w:rsid w:val="00B16578"/>
    <w:rsid w:val="00BA465D"/>
    <w:rsid w:val="00C476EC"/>
    <w:rsid w:val="00CD24F2"/>
    <w:rsid w:val="00D15E9F"/>
    <w:rsid w:val="00DA1C3B"/>
    <w:rsid w:val="00ED6340"/>
    <w:rsid w:val="00F20B95"/>
    <w:rsid w:val="00FB36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1C3B"/>
    <w:pPr>
      <w:spacing w:after="200" w:line="276" w:lineRule="auto"/>
    </w:pPr>
    <w:rPr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F0BD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ED63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ED634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ED634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ED6340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407</Words>
  <Characters>2325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ТЕХНИЧЕСКА СПЕЦИФИКАЦИЯ НА ФИЛМОВ ПРОЕКТ</dc:title>
  <dc:subject/>
  <dc:creator>Nikola Kolev</dc:creator>
  <cp:keywords/>
  <dc:description/>
  <cp:lastModifiedBy>m.yordanova</cp:lastModifiedBy>
  <cp:revision>4</cp:revision>
  <cp:lastPrinted>2018-08-24T08:39:00Z</cp:lastPrinted>
  <dcterms:created xsi:type="dcterms:W3CDTF">2018-11-22T12:58:00Z</dcterms:created>
  <dcterms:modified xsi:type="dcterms:W3CDTF">2018-12-06T11:04:00Z</dcterms:modified>
</cp:coreProperties>
</file>